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6B" w:rsidRPr="003902C1" w:rsidRDefault="0019356B" w:rsidP="003902C1">
      <w:pPr>
        <w:spacing w:line="360" w:lineRule="auto"/>
        <w:ind w:firstLine="360"/>
        <w:jc w:val="center"/>
        <w:rPr>
          <w:b/>
          <w:sz w:val="28"/>
          <w:szCs w:val="28"/>
          <w:lang w:val="en-US"/>
        </w:rPr>
      </w:pPr>
      <w:r w:rsidRPr="003902C1">
        <w:rPr>
          <w:b/>
          <w:sz w:val="28"/>
          <w:szCs w:val="28"/>
        </w:rPr>
        <w:t>Купа „България“ - девойки 26 – 28.02.2020 г.</w:t>
      </w:r>
      <w:r w:rsidR="003902C1">
        <w:rPr>
          <w:b/>
          <w:sz w:val="28"/>
          <w:szCs w:val="28"/>
        </w:rPr>
        <w:t xml:space="preserve"> </w:t>
      </w:r>
      <w:r w:rsidRPr="003902C1">
        <w:rPr>
          <w:b/>
          <w:sz w:val="28"/>
          <w:szCs w:val="28"/>
        </w:rPr>
        <w:t>гр. Русе</w:t>
      </w:r>
    </w:p>
    <w:p w:rsidR="0019356B" w:rsidRPr="003902C1" w:rsidRDefault="0019356B" w:rsidP="003902C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3902C1">
        <w:rPr>
          <w:b/>
          <w:sz w:val="28"/>
          <w:szCs w:val="28"/>
        </w:rPr>
        <w:t>Отборно класиране</w:t>
      </w:r>
    </w:p>
    <w:p w:rsidR="0019356B" w:rsidRPr="0019356B" w:rsidRDefault="0019356B" w:rsidP="0019356B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1. Русе – 40т.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2. Локомотив Сф – 38т.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3. Червен Бряг – 10т.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4 – 5. СВ Хасково – 8т.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ab/>
      </w:r>
      <w:r w:rsidRPr="003902C1">
        <w:rPr>
          <w:b/>
          <w:sz w:val="24"/>
          <w:szCs w:val="24"/>
        </w:rPr>
        <w:tab/>
        <w:t>БДИН Вн – 8т.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6. Ладимекс – 6т.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7. Олимпия Разград – 5т.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8. ЦСКА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9. Омуртаг – 4т.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10. Първенец – 1т.</w:t>
      </w:r>
    </w:p>
    <w:p w:rsidR="0019356B" w:rsidRPr="003902C1" w:rsidRDefault="0019356B" w:rsidP="0019356B">
      <w:pPr>
        <w:spacing w:line="360" w:lineRule="auto"/>
        <w:jc w:val="both"/>
        <w:rPr>
          <w:b/>
          <w:sz w:val="24"/>
          <w:szCs w:val="24"/>
        </w:rPr>
      </w:pPr>
    </w:p>
    <w:p w:rsidR="0019356B" w:rsidRPr="003902C1" w:rsidRDefault="0019356B" w:rsidP="0019356B">
      <w:pPr>
        <w:spacing w:line="360" w:lineRule="auto"/>
        <w:jc w:val="both"/>
        <w:rPr>
          <w:b/>
          <w:sz w:val="24"/>
          <w:szCs w:val="24"/>
        </w:rPr>
      </w:pP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 xml:space="preserve">Боксовите клубове, които участваха, но не успяха да  спечелят точки са : </w:t>
      </w:r>
    </w:p>
    <w:p w:rsidR="0019356B" w:rsidRPr="003902C1" w:rsidRDefault="0019356B" w:rsidP="0019356B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Черно Море Вн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Балкан Ботевград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Бокс за всички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Добрич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Добруджа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Локомотив ГО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Миньор Перник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Славия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Светкавица Търговище</w:t>
      </w:r>
    </w:p>
    <w:p w:rsidR="0019356B" w:rsidRPr="003902C1" w:rsidRDefault="0019356B" w:rsidP="0019356B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3902C1">
        <w:rPr>
          <w:b/>
          <w:sz w:val="24"/>
          <w:szCs w:val="24"/>
        </w:rPr>
        <w:t>Локомотив Русе</w:t>
      </w:r>
    </w:p>
    <w:p w:rsidR="0019356B" w:rsidRPr="0019356B" w:rsidRDefault="0019356B" w:rsidP="0019356B">
      <w:pPr>
        <w:spacing w:line="360" w:lineRule="auto"/>
        <w:ind w:firstLine="360"/>
        <w:jc w:val="both"/>
        <w:rPr>
          <w:sz w:val="28"/>
          <w:szCs w:val="28"/>
        </w:rPr>
      </w:pPr>
    </w:p>
    <w:p w:rsidR="0019356B" w:rsidRPr="0019356B" w:rsidRDefault="0019356B" w:rsidP="0019356B">
      <w:pPr>
        <w:spacing w:line="360" w:lineRule="auto"/>
        <w:ind w:firstLine="360"/>
        <w:jc w:val="both"/>
        <w:rPr>
          <w:sz w:val="28"/>
          <w:szCs w:val="28"/>
        </w:rPr>
      </w:pPr>
      <w:bookmarkStart w:id="0" w:name="_GoBack"/>
      <w:bookmarkEnd w:id="0"/>
    </w:p>
    <w:sectPr w:rsidR="0019356B" w:rsidRPr="0019356B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C9B" w:rsidRDefault="005A7C9B" w:rsidP="00144764">
      <w:r>
        <w:separator/>
      </w:r>
    </w:p>
  </w:endnote>
  <w:endnote w:type="continuationSeparator" w:id="0">
    <w:p w:rsidR="005A7C9B" w:rsidRDefault="005A7C9B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5E9365A9" wp14:editId="57AFFD54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15965FCD" wp14:editId="44E5FE9C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466576EC" wp14:editId="3D9003D1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58EF38B9" wp14:editId="6C5FFC34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C9B" w:rsidRDefault="005A7C9B" w:rsidP="00144764">
      <w:r>
        <w:separator/>
      </w:r>
    </w:p>
  </w:footnote>
  <w:footnote w:type="continuationSeparator" w:id="0">
    <w:p w:rsidR="005A7C9B" w:rsidRDefault="005A7C9B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2320BC44" wp14:editId="39E34323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63105"/>
    <w:rsid w:val="000E05C5"/>
    <w:rsid w:val="00144764"/>
    <w:rsid w:val="0019356B"/>
    <w:rsid w:val="00206AA5"/>
    <w:rsid w:val="00231BCD"/>
    <w:rsid w:val="002A4A8E"/>
    <w:rsid w:val="00301B24"/>
    <w:rsid w:val="003302ED"/>
    <w:rsid w:val="003902C1"/>
    <w:rsid w:val="003A6937"/>
    <w:rsid w:val="00455917"/>
    <w:rsid w:val="00570DB0"/>
    <w:rsid w:val="00576D0A"/>
    <w:rsid w:val="005A282E"/>
    <w:rsid w:val="005A7C9B"/>
    <w:rsid w:val="005F49F3"/>
    <w:rsid w:val="0076018A"/>
    <w:rsid w:val="00853C82"/>
    <w:rsid w:val="00917784"/>
    <w:rsid w:val="009B237E"/>
    <w:rsid w:val="00B215F5"/>
    <w:rsid w:val="00C73178"/>
    <w:rsid w:val="00CB5611"/>
    <w:rsid w:val="00D512D9"/>
    <w:rsid w:val="00D876C6"/>
    <w:rsid w:val="00E07EFD"/>
    <w:rsid w:val="00E238F0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5</cp:revision>
  <dcterms:created xsi:type="dcterms:W3CDTF">2020-12-11T11:33:00Z</dcterms:created>
  <dcterms:modified xsi:type="dcterms:W3CDTF">2020-12-11T13:40:00Z</dcterms:modified>
</cp:coreProperties>
</file>